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E621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PYGOT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11F98CC8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Wilden, Bedfordshire. Chapman.</w:t>
      </w:r>
    </w:p>
    <w:p w14:paraId="2D9A93D2" w14:textId="77777777" w:rsidR="00C12DD7" w:rsidRDefault="00C12DD7" w:rsidP="00C12DD7">
      <w:pPr>
        <w:pStyle w:val="NoSpacing"/>
        <w:rPr>
          <w:rFonts w:cs="Times New Roman"/>
          <w:szCs w:val="24"/>
        </w:rPr>
      </w:pPr>
    </w:p>
    <w:p w14:paraId="1E25BDDA" w14:textId="77777777" w:rsidR="00C12DD7" w:rsidRDefault="00C12DD7" w:rsidP="00C12DD7">
      <w:pPr>
        <w:pStyle w:val="NoSpacing"/>
        <w:rPr>
          <w:rFonts w:cs="Times New Roman"/>
          <w:szCs w:val="24"/>
        </w:rPr>
      </w:pPr>
    </w:p>
    <w:p w14:paraId="28F11084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Ralph Marche of London, mercer(q.v.), brought a plaint of debt against</w:t>
      </w:r>
    </w:p>
    <w:p w14:paraId="431353E5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three others.</w:t>
      </w:r>
    </w:p>
    <w:p w14:paraId="57865E05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7408E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58D1B9E2" w14:textId="77777777" w:rsidR="00C12DD7" w:rsidRDefault="00C12DD7" w:rsidP="00C12DD7">
      <w:pPr>
        <w:pStyle w:val="NoSpacing"/>
        <w:rPr>
          <w:rFonts w:cs="Times New Roman"/>
          <w:szCs w:val="24"/>
        </w:rPr>
      </w:pPr>
    </w:p>
    <w:p w14:paraId="00D50BAA" w14:textId="77777777" w:rsidR="00C12DD7" w:rsidRDefault="00C12DD7" w:rsidP="00C12DD7">
      <w:pPr>
        <w:pStyle w:val="NoSpacing"/>
        <w:rPr>
          <w:rFonts w:cs="Times New Roman"/>
          <w:szCs w:val="24"/>
        </w:rPr>
      </w:pPr>
    </w:p>
    <w:p w14:paraId="082D3634" w14:textId="77777777" w:rsidR="00C12DD7" w:rsidRDefault="00C12DD7" w:rsidP="00C12D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April 2023</w:t>
      </w:r>
    </w:p>
    <w:p w14:paraId="206416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F64E" w14:textId="77777777" w:rsidR="00C12DD7" w:rsidRDefault="00C12DD7" w:rsidP="009139A6">
      <w:r>
        <w:separator/>
      </w:r>
    </w:p>
  </w:endnote>
  <w:endnote w:type="continuationSeparator" w:id="0">
    <w:p w14:paraId="59D8FC58" w14:textId="77777777" w:rsidR="00C12DD7" w:rsidRDefault="00C12D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4A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CDE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EA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3571" w14:textId="77777777" w:rsidR="00C12DD7" w:rsidRDefault="00C12DD7" w:rsidP="009139A6">
      <w:r>
        <w:separator/>
      </w:r>
    </w:p>
  </w:footnote>
  <w:footnote w:type="continuationSeparator" w:id="0">
    <w:p w14:paraId="1423246C" w14:textId="77777777" w:rsidR="00C12DD7" w:rsidRDefault="00C12D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0F7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A0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BC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2DD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82DEF"/>
  <w15:chartTrackingRefBased/>
  <w15:docId w15:val="{59E8E0FE-E0D5-43C7-B19F-4FE93518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2D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2023-04-11T14:20:00Z</dcterms:created>
  <dcterms:modified xsi:type="dcterms:W3CDTF">2023-04-11T14:20:00Z</dcterms:modified>
</cp:coreProperties>
</file>